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FF22E" w14:textId="045C756A" w:rsidR="00965708" w:rsidRPr="004429CF" w:rsidRDefault="00965708" w:rsidP="00965708">
      <w:pPr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710"/>
        <w:textAlignment w:val="baseline"/>
        <w:rPr>
          <w:rFonts w:asciiTheme="majorHAnsi" w:eastAsia="Times New Roman" w:hAnsiTheme="majorHAnsi" w:cs="Times New Roman"/>
          <w:lang w:eastAsia="cs-CZ"/>
        </w:rPr>
      </w:pPr>
      <w:r w:rsidRPr="004429CF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C74109">
        <w:rPr>
          <w:rFonts w:asciiTheme="majorHAnsi" w:eastAsia="Times New Roman" w:hAnsiTheme="majorHAnsi" w:cs="Times New Roman"/>
          <w:lang w:eastAsia="cs-CZ"/>
        </w:rPr>
        <w:t>3 Smlouvy</w:t>
      </w:r>
    </w:p>
    <w:p w14:paraId="23BA83FD" w14:textId="77777777" w:rsidR="00965708" w:rsidRPr="00536E82" w:rsidRDefault="002254F5" w:rsidP="00965708">
      <w:pPr>
        <w:pStyle w:val="Nadpis1"/>
      </w:pPr>
      <w:r>
        <w:t>Distribuční seznam</w:t>
      </w:r>
    </w:p>
    <w:p w14:paraId="45663A01" w14:textId="6E3184CA" w:rsidR="004E2A70" w:rsidRDefault="004E2A70" w:rsidP="00E4094D">
      <w:pPr>
        <w:rPr>
          <w:rFonts w:asciiTheme="majorHAnsi" w:hAnsiTheme="majorHAnsi" w:cs="Arial"/>
          <w:b/>
        </w:rPr>
      </w:pPr>
      <w:r w:rsidRPr="004E2A70">
        <w:rPr>
          <w:rFonts w:asciiTheme="majorHAnsi" w:hAnsiTheme="majorHAnsi" w:cs="Arial"/>
          <w:b/>
        </w:rPr>
        <w:t>Tisk kalendářů</w:t>
      </w:r>
      <w:r w:rsidR="00B32BB3">
        <w:rPr>
          <w:rFonts w:asciiTheme="majorHAnsi" w:hAnsiTheme="majorHAnsi" w:cs="Arial"/>
          <w:b/>
        </w:rPr>
        <w:t xml:space="preserve"> </w:t>
      </w:r>
      <w:r w:rsidR="00B15528">
        <w:rPr>
          <w:rFonts w:asciiTheme="majorHAnsi" w:hAnsiTheme="majorHAnsi" w:cs="Arial"/>
          <w:b/>
        </w:rPr>
        <w:t xml:space="preserve">a </w:t>
      </w:r>
      <w:r w:rsidR="003C245E">
        <w:rPr>
          <w:rFonts w:asciiTheme="majorHAnsi" w:hAnsiTheme="majorHAnsi" w:cs="Arial"/>
          <w:b/>
        </w:rPr>
        <w:t>bloků</w:t>
      </w:r>
      <w:r w:rsidR="00B15528">
        <w:rPr>
          <w:rFonts w:asciiTheme="majorHAnsi" w:hAnsiTheme="majorHAnsi" w:cs="Arial"/>
          <w:b/>
        </w:rPr>
        <w:t xml:space="preserve"> pro Správu železnic 202</w:t>
      </w:r>
      <w:r w:rsidR="00DD064D">
        <w:rPr>
          <w:rFonts w:asciiTheme="majorHAnsi" w:hAnsiTheme="majorHAnsi" w:cs="Arial"/>
          <w:b/>
        </w:rPr>
        <w:t>7</w:t>
      </w:r>
    </w:p>
    <w:p w14:paraId="7DCC21EF" w14:textId="4BC2A799" w:rsidR="004730A6" w:rsidRDefault="004730A6" w:rsidP="00E4094D">
      <w:pPr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>D</w:t>
      </w:r>
      <w:r w:rsidR="00940122">
        <w:rPr>
          <w:rFonts w:asciiTheme="majorHAnsi" w:hAnsiTheme="majorHAnsi" w:cs="Arial"/>
          <w:b/>
        </w:rPr>
        <w:t>istribuce kalendářů a bloků</w:t>
      </w:r>
      <w:r w:rsidR="00B15528">
        <w:rPr>
          <w:rFonts w:asciiTheme="majorHAnsi" w:hAnsiTheme="majorHAnsi" w:cs="Arial"/>
          <w:b/>
        </w:rPr>
        <w:t xml:space="preserve"> 202</w:t>
      </w:r>
      <w:r w:rsidR="00DD064D">
        <w:rPr>
          <w:rFonts w:asciiTheme="majorHAnsi" w:hAnsiTheme="majorHAnsi" w:cs="Arial"/>
          <w:b/>
        </w:rPr>
        <w:t>7</w:t>
      </w:r>
      <w:r w:rsidR="00D55091">
        <w:rPr>
          <w:rFonts w:asciiTheme="majorHAnsi" w:hAnsiTheme="majorHAnsi" w:cs="Arial"/>
          <w:b/>
        </w:rPr>
        <w:br/>
      </w:r>
      <w:r w:rsidR="005C2696">
        <w:rPr>
          <w:rFonts w:asciiTheme="majorHAnsi" w:hAnsiTheme="majorHAnsi" w:cs="Arial"/>
        </w:rPr>
        <w:t xml:space="preserve">Termín dodání: </w:t>
      </w:r>
      <w:r w:rsidR="0079315E">
        <w:rPr>
          <w:rFonts w:asciiTheme="majorHAnsi" w:hAnsiTheme="majorHAnsi" w:cs="Arial"/>
        </w:rPr>
        <w:t>do</w:t>
      </w:r>
      <w:r w:rsidR="00526C6D">
        <w:rPr>
          <w:rFonts w:asciiTheme="majorHAnsi" w:hAnsiTheme="majorHAnsi" w:cs="Arial"/>
        </w:rPr>
        <w:t xml:space="preserve"> </w:t>
      </w:r>
      <w:r w:rsidR="0057392B">
        <w:rPr>
          <w:rFonts w:asciiTheme="majorHAnsi" w:hAnsiTheme="majorHAnsi" w:cs="Arial"/>
        </w:rPr>
        <w:t>2</w:t>
      </w:r>
      <w:r w:rsidR="0085363E">
        <w:rPr>
          <w:rFonts w:asciiTheme="majorHAnsi" w:hAnsiTheme="majorHAnsi" w:cs="Arial"/>
        </w:rPr>
        <w:t xml:space="preserve">0. </w:t>
      </w:r>
      <w:r w:rsidR="0057392B">
        <w:rPr>
          <w:rFonts w:asciiTheme="majorHAnsi" w:hAnsiTheme="majorHAnsi" w:cs="Arial"/>
        </w:rPr>
        <w:t>listopadu</w:t>
      </w:r>
      <w:r w:rsidR="0085363E">
        <w:rPr>
          <w:rFonts w:asciiTheme="majorHAnsi" w:hAnsiTheme="majorHAnsi" w:cs="Arial"/>
        </w:rPr>
        <w:t xml:space="preserve"> 202</w:t>
      </w:r>
      <w:r w:rsidR="00B51E1E">
        <w:rPr>
          <w:rFonts w:asciiTheme="majorHAnsi" w:hAnsiTheme="majorHAnsi" w:cs="Arial"/>
        </w:rPr>
        <w:t>6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43"/>
        <w:gridCol w:w="2268"/>
        <w:gridCol w:w="1418"/>
        <w:gridCol w:w="1984"/>
        <w:gridCol w:w="1134"/>
      </w:tblGrid>
      <w:tr w:rsidR="00C74109" w:rsidRPr="00136C48" w14:paraId="1E65E8FA" w14:textId="77777777" w:rsidTr="00E311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gridSpan w:val="4"/>
            <w:noWrap/>
          </w:tcPr>
          <w:p w14:paraId="1F3310E6" w14:textId="6B1CF39C" w:rsidR="00C74109" w:rsidRDefault="00C74109" w:rsidP="00136C48">
            <w:pPr>
              <w:rPr>
                <w:b/>
                <w:bCs/>
              </w:rPr>
            </w:pPr>
            <w:r w:rsidRPr="00136C48">
              <w:rPr>
                <w:b/>
                <w:bCs/>
              </w:rPr>
              <w:t>Rozdělení kalendářů Správa železnic na rok 202</w:t>
            </w:r>
            <w:r>
              <w:rPr>
                <w:b/>
                <w:bCs/>
              </w:rPr>
              <w:t xml:space="preserve">6 </w:t>
            </w:r>
            <w:r w:rsidRPr="00642823">
              <w:rPr>
                <w:b/>
                <w:bCs/>
                <w:highlight w:val="yellow"/>
              </w:rPr>
              <w:t>(kontaktní osoby doplní Objednatel při podpisu Smlouvy)</w:t>
            </w:r>
          </w:p>
        </w:tc>
        <w:tc>
          <w:tcPr>
            <w:tcW w:w="1134" w:type="dxa"/>
          </w:tcPr>
          <w:p w14:paraId="051C012E" w14:textId="77777777" w:rsidR="00C74109" w:rsidRDefault="00C74109" w:rsidP="00136C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B50AF9" w:rsidRPr="00136C48" w14:paraId="331BD3E7" w14:textId="146A8067" w:rsidTr="00D7738B">
        <w:trPr>
          <w:trHeight w:val="6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  <w:hideMark/>
          </w:tcPr>
          <w:p w14:paraId="5ED80132" w14:textId="77777777" w:rsidR="00B50AF9" w:rsidRPr="00136C48" w:rsidRDefault="00B50AF9" w:rsidP="00136C48">
            <w:pPr>
              <w:rPr>
                <w:b/>
                <w:bCs/>
              </w:rPr>
            </w:pPr>
            <w:r w:rsidRPr="00136C48">
              <w:rPr>
                <w:b/>
                <w:bCs/>
              </w:rPr>
              <w:t>Útvar, kontaktní osoba</w:t>
            </w:r>
          </w:p>
        </w:tc>
        <w:tc>
          <w:tcPr>
            <w:tcW w:w="2268" w:type="dxa"/>
            <w:hideMark/>
          </w:tcPr>
          <w:p w14:paraId="1FB2C2A4" w14:textId="77777777" w:rsidR="00B50AF9" w:rsidRPr="00136C48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136C48">
              <w:rPr>
                <w:b/>
                <w:bCs/>
              </w:rPr>
              <w:t>Doručovací adresa, kontaktní osoba pro dopravce</w:t>
            </w:r>
          </w:p>
        </w:tc>
        <w:tc>
          <w:tcPr>
            <w:tcW w:w="1418" w:type="dxa"/>
            <w:hideMark/>
          </w:tcPr>
          <w:p w14:paraId="27E1E180" w14:textId="77777777" w:rsidR="00B50AF9" w:rsidRPr="00136C48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136C48">
              <w:rPr>
                <w:b/>
                <w:bCs/>
              </w:rPr>
              <w:t>stolní kalendáře</w:t>
            </w:r>
          </w:p>
        </w:tc>
        <w:tc>
          <w:tcPr>
            <w:tcW w:w="1984" w:type="dxa"/>
            <w:hideMark/>
          </w:tcPr>
          <w:p w14:paraId="1F94AFC3" w14:textId="2F92F1B1" w:rsidR="00B50AF9" w:rsidRPr="00136C48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nástěnné kalendáře</w:t>
            </w:r>
          </w:p>
        </w:tc>
        <w:tc>
          <w:tcPr>
            <w:tcW w:w="1134" w:type="dxa"/>
          </w:tcPr>
          <w:p w14:paraId="54CCA271" w14:textId="23A6F243" w:rsidR="00B50AF9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A5 blok</w:t>
            </w:r>
          </w:p>
        </w:tc>
      </w:tr>
      <w:tr w:rsidR="00C74109" w:rsidRPr="00136C48" w14:paraId="4ADDC5BF" w14:textId="4980BDA4" w:rsidTr="00D7738B">
        <w:trPr>
          <w:trHeight w:val="6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4D9D2174" w14:textId="61C9FD10" w:rsidR="00C74109" w:rsidRPr="00A02EBF" w:rsidRDefault="00C74109" w:rsidP="00C74109">
            <w:pPr>
              <w:rPr>
                <w:highlight w:val="yellow"/>
              </w:rPr>
            </w:pPr>
            <w:r w:rsidRPr="007F7CEE">
              <w:t xml:space="preserve">KGŘ -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2019457F" w14:textId="5E6A34D4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Dlážděná 1003/7 - 110 00 Praha 1,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048BD143" w14:textId="709CEB01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150</w:t>
            </w:r>
          </w:p>
        </w:tc>
        <w:tc>
          <w:tcPr>
            <w:tcW w:w="1984" w:type="dxa"/>
          </w:tcPr>
          <w:p w14:paraId="02E7ACB1" w14:textId="4299842F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  <w:tc>
          <w:tcPr>
            <w:tcW w:w="1134" w:type="dxa"/>
          </w:tcPr>
          <w:p w14:paraId="6AF80854" w14:textId="6D037E4E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90</w:t>
            </w:r>
          </w:p>
        </w:tc>
      </w:tr>
      <w:tr w:rsidR="00C74109" w:rsidRPr="00136C48" w14:paraId="2E57709D" w14:textId="486470DB" w:rsidTr="00D7738B">
        <w:trPr>
          <w:trHeight w:val="6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  <w:hideMark/>
          </w:tcPr>
          <w:p w14:paraId="38F7FEFD" w14:textId="721360E8" w:rsidR="00C74109" w:rsidRPr="007F7CEE" w:rsidRDefault="00C74109" w:rsidP="00C74109">
            <w:r w:rsidRPr="007F7CEE">
              <w:t xml:space="preserve">útvary pod GŘ -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1CFDF825" w14:textId="0E917E49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Dlážděná 1003/7 - 110 00 Praha 1,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56255AD0" w14:textId="05AA700B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275</w:t>
            </w:r>
          </w:p>
        </w:tc>
        <w:tc>
          <w:tcPr>
            <w:tcW w:w="1984" w:type="dxa"/>
            <w:noWrap/>
          </w:tcPr>
          <w:p w14:paraId="7219C051" w14:textId="57966875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123</w:t>
            </w:r>
          </w:p>
        </w:tc>
        <w:tc>
          <w:tcPr>
            <w:tcW w:w="1134" w:type="dxa"/>
          </w:tcPr>
          <w:p w14:paraId="504A6297" w14:textId="65D04095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118</w:t>
            </w:r>
          </w:p>
        </w:tc>
      </w:tr>
      <w:tr w:rsidR="00C74109" w:rsidRPr="00136C48" w14:paraId="76EB3D59" w14:textId="50B51D50" w:rsidTr="00D7738B">
        <w:trPr>
          <w:trHeight w:val="6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  <w:hideMark/>
          </w:tcPr>
          <w:p w14:paraId="6B880196" w14:textId="544B0A22" w:rsidR="00C74109" w:rsidRPr="007F7CEE" w:rsidRDefault="00C74109" w:rsidP="00C74109">
            <w:r w:rsidRPr="007F7CEE">
              <w:t xml:space="preserve">EN –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5BB1CD6E" w14:textId="24847C7A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Dlážděná 1003/7 - 110 00 Praha 1,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4F22CB34" w14:textId="370E319C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160</w:t>
            </w:r>
          </w:p>
        </w:tc>
        <w:tc>
          <w:tcPr>
            <w:tcW w:w="1984" w:type="dxa"/>
            <w:noWrap/>
          </w:tcPr>
          <w:p w14:paraId="04DA665B" w14:textId="069638E6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120</w:t>
            </w:r>
          </w:p>
        </w:tc>
        <w:tc>
          <w:tcPr>
            <w:tcW w:w="1134" w:type="dxa"/>
          </w:tcPr>
          <w:p w14:paraId="4F325376" w14:textId="21F59D14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120</w:t>
            </w:r>
          </w:p>
        </w:tc>
      </w:tr>
      <w:tr w:rsidR="00B50AF9" w:rsidRPr="00136C48" w14:paraId="77BA64A3" w14:textId="58B8C80F" w:rsidTr="00D7738B">
        <w:trPr>
          <w:trHeight w:val="6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  <w:hideMark/>
          </w:tcPr>
          <w:p w14:paraId="399D6948" w14:textId="30A42C44" w:rsidR="00B50AF9" w:rsidRPr="007F7CEE" w:rsidRDefault="00B50AF9">
            <w:r w:rsidRPr="00C74109">
              <w:t xml:space="preserve">NPS - </w:t>
            </w:r>
            <w:r w:rsidR="00C74109" w:rsidRPr="00C74109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66DCC300" w14:textId="72587F5E" w:rsidR="00B50AF9" w:rsidRPr="007F7CEE" w:rsidRDefault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Dlážděná 1003/7 - 110 00 Praha 1,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3E31BAA8" w14:textId="51C38228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284</w:t>
            </w:r>
          </w:p>
        </w:tc>
        <w:tc>
          <w:tcPr>
            <w:tcW w:w="1984" w:type="dxa"/>
            <w:noWrap/>
          </w:tcPr>
          <w:p w14:paraId="14D288D7" w14:textId="315F0F96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132</w:t>
            </w:r>
          </w:p>
        </w:tc>
        <w:tc>
          <w:tcPr>
            <w:tcW w:w="1134" w:type="dxa"/>
          </w:tcPr>
          <w:p w14:paraId="43DFBA65" w14:textId="51ECFC8F" w:rsidR="00B50AF9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65</w:t>
            </w:r>
          </w:p>
        </w:tc>
      </w:tr>
      <w:tr w:rsidR="00B50AF9" w:rsidRPr="00136C48" w14:paraId="127776BA" w14:textId="78FE9173" w:rsidTr="00D7738B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  <w:hideMark/>
          </w:tcPr>
          <w:p w14:paraId="44B3ACA9" w14:textId="6D52D6D5" w:rsidR="00B50AF9" w:rsidRPr="007F7CEE" w:rsidRDefault="00C74109">
            <w:r w:rsidRPr="007F7CEE">
              <w:t xml:space="preserve">NŘP –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3BF3BB84" w14:textId="55631B3D" w:rsidR="00B50AF9" w:rsidRPr="007F7CEE" w:rsidRDefault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Dlážděná 1003/7 - 110 00 Praha 1,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106D94EB" w14:textId="05C76846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230</w:t>
            </w:r>
          </w:p>
        </w:tc>
        <w:tc>
          <w:tcPr>
            <w:tcW w:w="1984" w:type="dxa"/>
            <w:noWrap/>
          </w:tcPr>
          <w:p w14:paraId="56F6A64E" w14:textId="3F1A16AD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75</w:t>
            </w:r>
          </w:p>
        </w:tc>
        <w:tc>
          <w:tcPr>
            <w:tcW w:w="1134" w:type="dxa"/>
          </w:tcPr>
          <w:p w14:paraId="591EE408" w14:textId="03F3A9FA" w:rsidR="00B50AF9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</w:t>
            </w:r>
          </w:p>
        </w:tc>
      </w:tr>
      <w:tr w:rsidR="00B50AF9" w:rsidRPr="00136C48" w14:paraId="2AC35A24" w14:textId="111EFF78" w:rsidTr="00D7738B">
        <w:trPr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  <w:hideMark/>
          </w:tcPr>
          <w:p w14:paraId="0C1274CC" w14:textId="72BE99FC" w:rsidR="00B50AF9" w:rsidRPr="007F7CEE" w:rsidRDefault="00C74109">
            <w:r w:rsidRPr="007F7CEE">
              <w:t xml:space="preserve">NM -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3B176491" w14:textId="101E6EF1" w:rsidR="00B50AF9" w:rsidRPr="007F7CEE" w:rsidRDefault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Dlážděná 1003/7 - 110 00 Praha 1,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0B79D9D5" w14:textId="50738B90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220</w:t>
            </w:r>
          </w:p>
        </w:tc>
        <w:tc>
          <w:tcPr>
            <w:tcW w:w="1984" w:type="dxa"/>
            <w:noWrap/>
          </w:tcPr>
          <w:p w14:paraId="5CA67AF9" w14:textId="41BB31C5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92</w:t>
            </w:r>
          </w:p>
        </w:tc>
        <w:tc>
          <w:tcPr>
            <w:tcW w:w="1134" w:type="dxa"/>
          </w:tcPr>
          <w:p w14:paraId="6D3B5C08" w14:textId="4F365357" w:rsidR="00B50AF9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</w:tr>
      <w:tr w:rsidR="00B50AF9" w:rsidRPr="00136C48" w14:paraId="3FF7B852" w14:textId="19469D03" w:rsidTr="00D7738B">
        <w:trPr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</w:tcPr>
          <w:p w14:paraId="2365ED8C" w14:textId="44B8618F" w:rsidR="00B50AF9" w:rsidRPr="00795C2D" w:rsidRDefault="00C74109" w:rsidP="00136C48">
            <w:pPr>
              <w:rPr>
                <w:highlight w:val="yellow"/>
              </w:rPr>
            </w:pPr>
            <w:r w:rsidRPr="007F7CEE">
              <w:t xml:space="preserve">O10 spolupráce se školami      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</w:tcPr>
          <w:p w14:paraId="1856DEDE" w14:textId="49B1FE0A" w:rsidR="00B50AF9" w:rsidRPr="007F7CEE" w:rsidRDefault="00C7410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Dlážděná 1003/7 - 110 00 Praha 1,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57B0974E" w14:textId="26D574CC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65</w:t>
            </w:r>
          </w:p>
        </w:tc>
        <w:tc>
          <w:tcPr>
            <w:tcW w:w="1984" w:type="dxa"/>
            <w:noWrap/>
          </w:tcPr>
          <w:p w14:paraId="2CA96F11" w14:textId="08E4D3AE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65</w:t>
            </w:r>
          </w:p>
        </w:tc>
        <w:tc>
          <w:tcPr>
            <w:tcW w:w="1134" w:type="dxa"/>
          </w:tcPr>
          <w:p w14:paraId="45024A8A" w14:textId="270BAC1C" w:rsidR="00B50AF9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</w:t>
            </w:r>
          </w:p>
        </w:tc>
      </w:tr>
      <w:tr w:rsidR="00C74109" w:rsidRPr="00136C48" w14:paraId="67F016FE" w14:textId="03F270CB" w:rsidTr="00D7738B">
        <w:trPr>
          <w:trHeight w:val="6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320BCD88" w14:textId="45143BDC" w:rsidR="00C74109" w:rsidRPr="00795C2D" w:rsidRDefault="00C74109" w:rsidP="00C74109">
            <w:pPr>
              <w:rPr>
                <w:highlight w:val="yellow"/>
              </w:rPr>
            </w:pPr>
            <w:r w:rsidRPr="007F7CEE">
              <w:t>Olomouc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09D8BA05" w14:textId="784F15A1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Nerudova 773/1 - 779 00 Olomouc,    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5A64FC99" w14:textId="24B6CA6F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300</w:t>
            </w:r>
          </w:p>
        </w:tc>
        <w:tc>
          <w:tcPr>
            <w:tcW w:w="1984" w:type="dxa"/>
            <w:noWrap/>
          </w:tcPr>
          <w:p w14:paraId="6F3B6EEB" w14:textId="50569442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</w:p>
        </w:tc>
        <w:tc>
          <w:tcPr>
            <w:tcW w:w="1134" w:type="dxa"/>
          </w:tcPr>
          <w:p w14:paraId="06DDDB5D" w14:textId="5A271F7A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</w:p>
        </w:tc>
      </w:tr>
      <w:tr w:rsidR="00C74109" w:rsidRPr="00136C48" w14:paraId="4BDD7448" w14:textId="08353A6F" w:rsidTr="00D7738B">
        <w:trPr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00AF0830" w14:textId="7F49E60B" w:rsidR="00C74109" w:rsidRPr="00795C2D" w:rsidRDefault="00C74109" w:rsidP="00C74109">
            <w:pPr>
              <w:rPr>
                <w:highlight w:val="yellow"/>
              </w:rPr>
            </w:pPr>
            <w:r w:rsidRPr="007F7CEE">
              <w:t>OŘ Ostrava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55D9BADB" w14:textId="34320D9F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Muglinovská 1038/5 - 705 00 Ostrava,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1CE23DDA" w14:textId="37FBD98B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600</w:t>
            </w:r>
          </w:p>
        </w:tc>
        <w:tc>
          <w:tcPr>
            <w:tcW w:w="1984" w:type="dxa"/>
            <w:noWrap/>
          </w:tcPr>
          <w:p w14:paraId="2E6B8E6A" w14:textId="3EE045A6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80</w:t>
            </w:r>
          </w:p>
        </w:tc>
        <w:tc>
          <w:tcPr>
            <w:tcW w:w="1134" w:type="dxa"/>
          </w:tcPr>
          <w:p w14:paraId="7D0F57E9" w14:textId="6102BC50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90</w:t>
            </w:r>
          </w:p>
        </w:tc>
      </w:tr>
      <w:tr w:rsidR="00C74109" w:rsidRPr="00136C48" w14:paraId="0DC32BDD" w14:textId="50AC9090" w:rsidTr="00D7738B">
        <w:trPr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09C2DD34" w14:textId="07583E2B" w:rsidR="00C74109" w:rsidRPr="00795C2D" w:rsidRDefault="00C74109" w:rsidP="00C74109">
            <w:pPr>
              <w:rPr>
                <w:highlight w:val="yellow"/>
              </w:rPr>
            </w:pPr>
            <w:r w:rsidRPr="007F7CEE">
              <w:t>OŘ Brno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5F55B7D5" w14:textId="77777777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Kounicova 26 - 611 43 Brno,                                </w:t>
            </w:r>
            <w:r w:rsidRPr="00642823">
              <w:rPr>
                <w:highlight w:val="yellow"/>
              </w:rPr>
              <w:t>XXX</w:t>
            </w:r>
          </w:p>
          <w:p w14:paraId="13ACCEB6" w14:textId="77777777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6782E625" w14:textId="2B73B9BF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795</w:t>
            </w:r>
          </w:p>
        </w:tc>
        <w:tc>
          <w:tcPr>
            <w:tcW w:w="1984" w:type="dxa"/>
            <w:noWrap/>
          </w:tcPr>
          <w:p w14:paraId="23C404F7" w14:textId="1DBBDB66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  <w:tc>
          <w:tcPr>
            <w:tcW w:w="1134" w:type="dxa"/>
          </w:tcPr>
          <w:p w14:paraId="0732B52A" w14:textId="00C29547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</w:tr>
      <w:tr w:rsidR="00C74109" w:rsidRPr="002537E1" w14:paraId="160578D3" w14:textId="3F5CBF5C" w:rsidTr="00D7738B">
        <w:trPr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13766F91" w14:textId="4ED2A9EA" w:rsidR="00C74109" w:rsidRPr="00795C2D" w:rsidRDefault="00C74109" w:rsidP="00C74109">
            <w:pPr>
              <w:rPr>
                <w:highlight w:val="yellow"/>
              </w:rPr>
            </w:pPr>
            <w:r w:rsidRPr="007F7CEE">
              <w:t>OŘ Hradec Králové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41A2BC95" w14:textId="1B8DF1B6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Sklad SVS, Na Důchodě 719, 503 01 Hradec Králové,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1B296EBB" w14:textId="5BE0FE8D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703</w:t>
            </w:r>
          </w:p>
        </w:tc>
        <w:tc>
          <w:tcPr>
            <w:tcW w:w="1984" w:type="dxa"/>
            <w:noWrap/>
          </w:tcPr>
          <w:p w14:paraId="6845D939" w14:textId="77777777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35</w:t>
            </w:r>
          </w:p>
          <w:p w14:paraId="1F89C42B" w14:textId="434CAF2F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6426019D" w14:textId="529EF08B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200</w:t>
            </w:r>
          </w:p>
        </w:tc>
      </w:tr>
      <w:tr w:rsidR="00C74109" w:rsidRPr="00CB4710" w14:paraId="44A854C3" w14:textId="2118D208" w:rsidTr="00D7738B">
        <w:trPr>
          <w:trHeight w:val="6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6AF8E2A2" w14:textId="6702BDD6" w:rsidR="00C74109" w:rsidRPr="00BD2608" w:rsidRDefault="00C74109" w:rsidP="00C74109">
            <w:pPr>
              <w:rPr>
                <w:highlight w:val="yellow"/>
              </w:rPr>
            </w:pPr>
            <w:r w:rsidRPr="007F7CEE">
              <w:t>OŘ Praha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691B5297" w14:textId="118F8C94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Partyzánská 1504/24, 170 00 Praha 7,       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583C60DE" w14:textId="1A86A91A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700</w:t>
            </w:r>
          </w:p>
        </w:tc>
        <w:tc>
          <w:tcPr>
            <w:tcW w:w="1984" w:type="dxa"/>
            <w:noWrap/>
          </w:tcPr>
          <w:p w14:paraId="1F5D01B6" w14:textId="4EB8EA90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130</w:t>
            </w:r>
          </w:p>
        </w:tc>
        <w:tc>
          <w:tcPr>
            <w:tcW w:w="1134" w:type="dxa"/>
          </w:tcPr>
          <w:p w14:paraId="503E4942" w14:textId="367EDFD6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</w:t>
            </w:r>
          </w:p>
        </w:tc>
      </w:tr>
      <w:tr w:rsidR="00C74109" w:rsidRPr="00136C48" w14:paraId="054511FE" w14:textId="008D4657" w:rsidTr="00D7738B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08C88AB2" w14:textId="59AF2472" w:rsidR="00C74109" w:rsidRPr="00BD2608" w:rsidRDefault="00C74109" w:rsidP="00C74109">
            <w:pPr>
              <w:rPr>
                <w:highlight w:val="yellow"/>
              </w:rPr>
            </w:pPr>
            <w:r w:rsidRPr="007F7CEE">
              <w:lastRenderedPageBreak/>
              <w:t>OŘ Ústí nad Labem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107D7794" w14:textId="7E059E10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Železničářská 1386/31 - 400 03 Ústí nad Labem,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386122FC" w14:textId="42B51D8E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660</w:t>
            </w:r>
          </w:p>
        </w:tc>
        <w:tc>
          <w:tcPr>
            <w:tcW w:w="1984" w:type="dxa"/>
            <w:noWrap/>
          </w:tcPr>
          <w:p w14:paraId="0187FC8F" w14:textId="4216FCFC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80</w:t>
            </w:r>
          </w:p>
        </w:tc>
        <w:tc>
          <w:tcPr>
            <w:tcW w:w="1134" w:type="dxa"/>
          </w:tcPr>
          <w:p w14:paraId="46D03785" w14:textId="7740E235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</w:t>
            </w:r>
          </w:p>
        </w:tc>
      </w:tr>
      <w:tr w:rsidR="00C74109" w:rsidRPr="00136C48" w14:paraId="2238121A" w14:textId="3CEEC0D6" w:rsidTr="00D7738B">
        <w:trPr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45CFF432" w14:textId="306E82EE" w:rsidR="00C74109" w:rsidRPr="00BD2608" w:rsidRDefault="00C74109" w:rsidP="00C74109">
            <w:pPr>
              <w:rPr>
                <w:highlight w:val="yellow"/>
              </w:rPr>
            </w:pPr>
            <w:r w:rsidRPr="007F7CEE">
              <w:t>OŘ Plzeň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  <w:r w:rsidRPr="007F7CEE">
              <w:t xml:space="preserve"> </w:t>
            </w:r>
          </w:p>
        </w:tc>
        <w:tc>
          <w:tcPr>
            <w:tcW w:w="2268" w:type="dxa"/>
            <w:hideMark/>
          </w:tcPr>
          <w:p w14:paraId="55D80179" w14:textId="4A89FC15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Sušická 23 - 326 00 Plzeň,            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5ABD5A98" w14:textId="45DBC29D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750</w:t>
            </w:r>
          </w:p>
        </w:tc>
        <w:tc>
          <w:tcPr>
            <w:tcW w:w="1984" w:type="dxa"/>
            <w:noWrap/>
          </w:tcPr>
          <w:p w14:paraId="2D4958AE" w14:textId="2A5A217A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135</w:t>
            </w:r>
          </w:p>
        </w:tc>
        <w:tc>
          <w:tcPr>
            <w:tcW w:w="1134" w:type="dxa"/>
          </w:tcPr>
          <w:p w14:paraId="2E6896AD" w14:textId="33AD404A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50</w:t>
            </w:r>
          </w:p>
        </w:tc>
      </w:tr>
      <w:tr w:rsidR="00C74109" w:rsidRPr="00136C48" w14:paraId="0F80AC74" w14:textId="7D6948E1" w:rsidTr="00D7738B">
        <w:trPr>
          <w:trHeight w:val="6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5C1B3F9E" w14:textId="3B4A93D3" w:rsidR="00C74109" w:rsidRPr="00BD2608" w:rsidRDefault="00C74109" w:rsidP="00C74109">
            <w:pPr>
              <w:rPr>
                <w:highlight w:val="yellow"/>
              </w:rPr>
            </w:pPr>
            <w:r w:rsidRPr="007F7CEE">
              <w:t>SSV Olomouc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1C6477E0" w14:textId="5B5CEB44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Nerudova 773/1 - 779 00 Olomouc,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5557A04B" w14:textId="6FB0F395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230</w:t>
            </w:r>
          </w:p>
        </w:tc>
        <w:tc>
          <w:tcPr>
            <w:tcW w:w="1984" w:type="dxa"/>
            <w:noWrap/>
          </w:tcPr>
          <w:p w14:paraId="1DAD47DF" w14:textId="559216A9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60</w:t>
            </w:r>
          </w:p>
        </w:tc>
        <w:tc>
          <w:tcPr>
            <w:tcW w:w="1134" w:type="dxa"/>
          </w:tcPr>
          <w:p w14:paraId="4B1DDE5E" w14:textId="3B29A1BC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</w:t>
            </w:r>
          </w:p>
        </w:tc>
      </w:tr>
      <w:tr w:rsidR="00C74109" w:rsidRPr="00136C48" w14:paraId="3342F671" w14:textId="53E89516" w:rsidTr="00D7738B">
        <w:trPr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56649450" w14:textId="0A10986B" w:rsidR="00C74109" w:rsidRPr="00FB1237" w:rsidRDefault="00C74109" w:rsidP="00C74109">
            <w:pPr>
              <w:rPr>
                <w:highlight w:val="yellow"/>
              </w:rPr>
            </w:pPr>
            <w:r w:rsidRPr="007F7CEE">
              <w:t>SSZ Praha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6B9AA76A" w14:textId="4A1050B7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Diamond Point, Ke Štvanici 656/3, 186 00 Praha 8,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27156BFF" w14:textId="07034A87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320</w:t>
            </w:r>
          </w:p>
        </w:tc>
        <w:tc>
          <w:tcPr>
            <w:tcW w:w="1984" w:type="dxa"/>
            <w:noWrap/>
          </w:tcPr>
          <w:p w14:paraId="7BDCCB0F" w14:textId="1663307D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  <w:tc>
          <w:tcPr>
            <w:tcW w:w="1134" w:type="dxa"/>
          </w:tcPr>
          <w:p w14:paraId="1CAC5E23" w14:textId="5F71EE2D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</w:tr>
      <w:tr w:rsidR="00C74109" w:rsidRPr="00136C48" w14:paraId="5C8A38C3" w14:textId="1BA422D5" w:rsidTr="00D7738B">
        <w:trPr>
          <w:trHeight w:val="6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2AF509F8" w14:textId="16275DE8" w:rsidR="00C74109" w:rsidRPr="00FB1237" w:rsidRDefault="00C74109" w:rsidP="00C74109">
            <w:pPr>
              <w:rPr>
                <w:highlight w:val="yellow"/>
              </w:rPr>
            </w:pPr>
            <w:r w:rsidRPr="007F7CEE">
              <w:t xml:space="preserve">HZS 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158C3C6C" w14:textId="5FC29737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Chodovská 1430/3a - 14100 Praha 4,   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3FF6C018" w14:textId="7F5C8913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800</w:t>
            </w:r>
          </w:p>
        </w:tc>
        <w:tc>
          <w:tcPr>
            <w:tcW w:w="1984" w:type="dxa"/>
            <w:noWrap/>
          </w:tcPr>
          <w:p w14:paraId="78342FC8" w14:textId="5E045816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  <w:tc>
          <w:tcPr>
            <w:tcW w:w="1134" w:type="dxa"/>
          </w:tcPr>
          <w:p w14:paraId="02D90F1D" w14:textId="7987521F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80</w:t>
            </w:r>
          </w:p>
        </w:tc>
      </w:tr>
      <w:tr w:rsidR="00C74109" w:rsidRPr="00136C48" w14:paraId="61E5AD01" w14:textId="5C2574D2" w:rsidTr="00D7738B">
        <w:trPr>
          <w:trHeight w:val="6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3DB067AF" w14:textId="16F32369" w:rsidR="00C74109" w:rsidRPr="007F7CEE" w:rsidRDefault="00C74109" w:rsidP="00C74109">
            <w:r w:rsidRPr="007F7CEE">
              <w:t>SŽG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33866C0F" w14:textId="510F23A8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Václavkova 169/1 - 160 00 Praha 6,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46EC39DD" w14:textId="1D83277F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220</w:t>
            </w:r>
          </w:p>
        </w:tc>
        <w:tc>
          <w:tcPr>
            <w:tcW w:w="1984" w:type="dxa"/>
            <w:noWrap/>
          </w:tcPr>
          <w:p w14:paraId="6F74B8E3" w14:textId="57393804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55</w:t>
            </w:r>
          </w:p>
        </w:tc>
        <w:tc>
          <w:tcPr>
            <w:tcW w:w="1134" w:type="dxa"/>
          </w:tcPr>
          <w:p w14:paraId="23FF795B" w14:textId="10E2ED91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</w:p>
        </w:tc>
      </w:tr>
      <w:tr w:rsidR="00C74109" w:rsidRPr="00136C48" w14:paraId="6CBDD5A5" w14:textId="1ADF531B" w:rsidTr="00D7738B">
        <w:trPr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432AE484" w14:textId="0AEF6D72" w:rsidR="00C74109" w:rsidRPr="00FB1237" w:rsidRDefault="00C74109" w:rsidP="00C74109">
            <w:pPr>
              <w:rPr>
                <w:highlight w:val="yellow"/>
              </w:rPr>
            </w:pPr>
            <w:r w:rsidRPr="007F7CEE">
              <w:t>CTD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5F8D7E08" w14:textId="0FA45CCB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Areál depa, Riegrovo náměstí 914 - Hradec Králové,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5228F031" w14:textId="513C8736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460</w:t>
            </w:r>
          </w:p>
        </w:tc>
        <w:tc>
          <w:tcPr>
            <w:tcW w:w="1984" w:type="dxa"/>
            <w:noWrap/>
          </w:tcPr>
          <w:p w14:paraId="0793683D" w14:textId="48F45320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120</w:t>
            </w:r>
          </w:p>
        </w:tc>
        <w:tc>
          <w:tcPr>
            <w:tcW w:w="1134" w:type="dxa"/>
          </w:tcPr>
          <w:p w14:paraId="0483EB62" w14:textId="303BDE48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80</w:t>
            </w:r>
          </w:p>
        </w:tc>
      </w:tr>
      <w:tr w:rsidR="00C74109" w:rsidRPr="00136C48" w14:paraId="3D4727D2" w14:textId="53E9C765" w:rsidTr="00D7738B">
        <w:trPr>
          <w:trHeight w:val="6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49BA0A0F" w14:textId="2520D212" w:rsidR="00C74109" w:rsidRPr="00FB1237" w:rsidRDefault="00C74109" w:rsidP="00C74109">
            <w:pPr>
              <w:rPr>
                <w:highlight w:val="yellow"/>
              </w:rPr>
            </w:pPr>
            <w:r w:rsidRPr="007F7CEE">
              <w:t>CDP Praha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0120C9AE" w14:textId="4A0E0A50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>V Trianglu 2474, 180 00 Praha 9</w:t>
            </w:r>
            <w:r>
              <w:t xml:space="preserve">, </w:t>
            </w:r>
            <w:r w:rsidRPr="00642823">
              <w:rPr>
                <w:highlight w:val="yellow"/>
              </w:rPr>
              <w:t xml:space="preserve"> XXX</w:t>
            </w:r>
          </w:p>
        </w:tc>
        <w:tc>
          <w:tcPr>
            <w:tcW w:w="1418" w:type="dxa"/>
          </w:tcPr>
          <w:p w14:paraId="61E5BEB9" w14:textId="28EF1B11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1090</w:t>
            </w:r>
          </w:p>
        </w:tc>
        <w:tc>
          <w:tcPr>
            <w:tcW w:w="1984" w:type="dxa"/>
            <w:noWrap/>
          </w:tcPr>
          <w:p w14:paraId="45D2A6FC" w14:textId="5E2A87A6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155</w:t>
            </w:r>
          </w:p>
        </w:tc>
        <w:tc>
          <w:tcPr>
            <w:tcW w:w="1134" w:type="dxa"/>
          </w:tcPr>
          <w:p w14:paraId="4A9361C1" w14:textId="27EB586F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</w:p>
        </w:tc>
      </w:tr>
      <w:tr w:rsidR="00C74109" w:rsidRPr="00136C48" w14:paraId="4AB72C02" w14:textId="131A10D1" w:rsidTr="00D7738B">
        <w:trPr>
          <w:trHeight w:val="6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6DCF7F26" w14:textId="1B83860A" w:rsidR="00C74109" w:rsidRPr="00FB1237" w:rsidRDefault="00C74109" w:rsidP="00C74109">
            <w:pPr>
              <w:rPr>
                <w:highlight w:val="yellow"/>
              </w:rPr>
            </w:pPr>
            <w:r w:rsidRPr="007F7CEE">
              <w:t>CDP Přerov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4C4DC92B" w14:textId="3D02D28C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Tovární 3286 - 750 02 Přerov,    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5F2B53E8" w14:textId="16584013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600</w:t>
            </w:r>
          </w:p>
        </w:tc>
        <w:tc>
          <w:tcPr>
            <w:tcW w:w="1984" w:type="dxa"/>
            <w:noWrap/>
          </w:tcPr>
          <w:p w14:paraId="1C3ECA98" w14:textId="583C1403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130</w:t>
            </w:r>
          </w:p>
        </w:tc>
        <w:tc>
          <w:tcPr>
            <w:tcW w:w="1134" w:type="dxa"/>
          </w:tcPr>
          <w:p w14:paraId="6A03E463" w14:textId="107EF425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</w:tc>
      </w:tr>
      <w:tr w:rsidR="00C74109" w:rsidRPr="00136C48" w14:paraId="63A29306" w14:textId="325D883A" w:rsidTr="00D7738B">
        <w:trPr>
          <w:trHeight w:val="6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70202004" w14:textId="2378A9BD" w:rsidR="00C74109" w:rsidRPr="00FB1237" w:rsidRDefault="00C74109" w:rsidP="00C74109">
            <w:pPr>
              <w:rPr>
                <w:highlight w:val="yellow"/>
              </w:rPr>
            </w:pPr>
            <w:r w:rsidRPr="007F7CEE">
              <w:t>CSS Praha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1B792ABF" w14:textId="19CB7C6F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Pernerova 2819/2a - 13000 Praha 3,           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1269AD71" w14:textId="20E87431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250</w:t>
            </w:r>
          </w:p>
        </w:tc>
        <w:tc>
          <w:tcPr>
            <w:tcW w:w="1984" w:type="dxa"/>
            <w:noWrap/>
          </w:tcPr>
          <w:p w14:paraId="7B2F8989" w14:textId="6AC10D1E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45</w:t>
            </w:r>
          </w:p>
        </w:tc>
        <w:tc>
          <w:tcPr>
            <w:tcW w:w="1134" w:type="dxa"/>
          </w:tcPr>
          <w:p w14:paraId="493FDFE1" w14:textId="62DE4020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50</w:t>
            </w:r>
          </w:p>
        </w:tc>
      </w:tr>
      <w:tr w:rsidR="00C74109" w:rsidRPr="00136C48" w14:paraId="733386AC" w14:textId="327C872B" w:rsidTr="00D7738B">
        <w:trPr>
          <w:trHeight w:val="6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6EEF34CE" w14:textId="52931B2C" w:rsidR="00C74109" w:rsidRPr="007F7CEE" w:rsidRDefault="00C74109" w:rsidP="00C74109">
            <w:r w:rsidRPr="007F7CEE">
              <w:t xml:space="preserve">SŽT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69C9A4B1" w14:textId="6C1DD18B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V Celnici 1028/10, Praha 1,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77BFFCD4" w14:textId="2BA54C62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242</w:t>
            </w:r>
          </w:p>
        </w:tc>
        <w:tc>
          <w:tcPr>
            <w:tcW w:w="1984" w:type="dxa"/>
            <w:noWrap/>
          </w:tcPr>
          <w:p w14:paraId="1B534BC0" w14:textId="0B567D5E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98</w:t>
            </w:r>
          </w:p>
        </w:tc>
        <w:tc>
          <w:tcPr>
            <w:tcW w:w="1134" w:type="dxa"/>
          </w:tcPr>
          <w:p w14:paraId="6E5A3A96" w14:textId="42C5432F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296</w:t>
            </w:r>
          </w:p>
        </w:tc>
      </w:tr>
      <w:tr w:rsidR="00B50AF9" w:rsidRPr="00136C48" w14:paraId="033AFA50" w14:textId="16866EA7" w:rsidTr="00D7738B">
        <w:trPr>
          <w:trHeight w:val="6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1AC25BE3" w14:textId="152944FE" w:rsidR="00B50AF9" w:rsidRPr="007F7CEE" w:rsidRDefault="00B50AF9" w:rsidP="00136C48">
            <w:r w:rsidRPr="00C74109">
              <w:t>SSVRT</w:t>
            </w:r>
            <w:r w:rsidRPr="00D75EAB">
              <w:rPr>
                <w:highlight w:val="yellow"/>
              </w:rPr>
              <w:t xml:space="preserve"> </w:t>
            </w:r>
            <w:r w:rsidR="00C74109" w:rsidRPr="00C74109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2D4BE06B" w14:textId="5A85D552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V Celnici 1028/10, Praha 1, </w:t>
            </w:r>
            <w:r w:rsidR="00C74109" w:rsidRPr="00C74109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52ED3140" w14:textId="2105BA29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  <w:tc>
          <w:tcPr>
            <w:tcW w:w="1984" w:type="dxa"/>
            <w:noWrap/>
          </w:tcPr>
          <w:p w14:paraId="70874FEB" w14:textId="2E8EE540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</w:tc>
        <w:tc>
          <w:tcPr>
            <w:tcW w:w="1134" w:type="dxa"/>
          </w:tcPr>
          <w:p w14:paraId="3E4FAE59" w14:textId="7940CC2A" w:rsidR="00B50AF9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</w:tr>
      <w:tr w:rsidR="00C74109" w:rsidRPr="00136C48" w14:paraId="0BD54E57" w14:textId="11E05038" w:rsidTr="00D7738B">
        <w:trPr>
          <w:trHeight w:val="6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</w:tcPr>
          <w:p w14:paraId="08A17A4D" w14:textId="78FA3661" w:rsidR="00C74109" w:rsidRPr="007F7CEE" w:rsidRDefault="00C74109" w:rsidP="00C74109">
            <w:r w:rsidRPr="007F7CEE">
              <w:t xml:space="preserve">SŽF –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</w:tcPr>
          <w:p w14:paraId="32050DE4" w14:textId="77777777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Cs w:val="14"/>
              </w:rPr>
            </w:pPr>
            <w:r w:rsidRPr="007F7CEE">
              <w:rPr>
                <w:rFonts w:ascii="Verdana" w:hAnsi="Verdana"/>
                <w:szCs w:val="14"/>
              </w:rPr>
              <w:t xml:space="preserve">Dlážděná 1003/7 - 110 00 Praha 1, </w:t>
            </w:r>
            <w:r w:rsidRPr="00642823">
              <w:rPr>
                <w:highlight w:val="yellow"/>
              </w:rPr>
              <w:t>XXX</w:t>
            </w:r>
          </w:p>
          <w:p w14:paraId="0EB88440" w14:textId="77777777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57B63E46" w14:textId="7834B77A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360</w:t>
            </w:r>
          </w:p>
        </w:tc>
        <w:tc>
          <w:tcPr>
            <w:tcW w:w="1984" w:type="dxa"/>
            <w:noWrap/>
          </w:tcPr>
          <w:p w14:paraId="057FF806" w14:textId="6CEF5CFB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60</w:t>
            </w:r>
          </w:p>
        </w:tc>
        <w:tc>
          <w:tcPr>
            <w:tcW w:w="1134" w:type="dxa"/>
          </w:tcPr>
          <w:p w14:paraId="65723D8C" w14:textId="2161AC94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40</w:t>
            </w:r>
          </w:p>
        </w:tc>
      </w:tr>
      <w:tr w:rsidR="00B50AF9" w:rsidRPr="00136C48" w14:paraId="52215D9C" w14:textId="6AB00F74" w:rsidTr="00D7738B">
        <w:trPr>
          <w:trHeight w:val="6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</w:tcPr>
          <w:p w14:paraId="4ED93604" w14:textId="09BD4E7C" w:rsidR="00B50AF9" w:rsidRPr="007F7CEE" w:rsidRDefault="00B50AF9" w:rsidP="00136C48">
            <w:r w:rsidRPr="00C74109">
              <w:t xml:space="preserve">CPŘP </w:t>
            </w:r>
            <w:r w:rsidR="00C74109">
              <w:rPr>
                <w:highlight w:val="yellow"/>
              </w:rPr>
              <w:t>- XXX</w:t>
            </w:r>
            <w:r w:rsidRPr="00D75EAB">
              <w:rPr>
                <w:highlight w:val="yellow"/>
              </w:rPr>
              <w:br/>
            </w:r>
          </w:p>
        </w:tc>
        <w:tc>
          <w:tcPr>
            <w:tcW w:w="2268" w:type="dxa"/>
          </w:tcPr>
          <w:p w14:paraId="7DFA0B98" w14:textId="7A61B887" w:rsidR="00B50AF9" w:rsidRPr="007F7CEE" w:rsidRDefault="00B50AF9" w:rsidP="00BF47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Cs w:val="14"/>
              </w:rPr>
            </w:pPr>
            <w:r w:rsidRPr="00E3065C">
              <w:rPr>
                <w:rFonts w:ascii="Verdana" w:hAnsi="Verdana"/>
                <w:szCs w:val="14"/>
              </w:rPr>
              <w:t>Beroun</w:t>
            </w:r>
            <w:r>
              <w:rPr>
                <w:rFonts w:ascii="Verdana" w:hAnsi="Verdana"/>
                <w:szCs w:val="14"/>
              </w:rPr>
              <w:t xml:space="preserve">, Nádražní 129, </w:t>
            </w:r>
            <w:r w:rsidRPr="00E3065C">
              <w:rPr>
                <w:rFonts w:ascii="Verdana" w:hAnsi="Verdana"/>
                <w:szCs w:val="14"/>
              </w:rPr>
              <w:t>266 01</w:t>
            </w:r>
            <w:r>
              <w:rPr>
                <w:rFonts w:ascii="Verdana" w:hAnsi="Verdana"/>
                <w:szCs w:val="14"/>
              </w:rPr>
              <w:t xml:space="preserve">, </w:t>
            </w:r>
            <w:r w:rsidR="00C74109" w:rsidRPr="00C74109">
              <w:rPr>
                <w:rFonts w:ascii="Verdana" w:hAnsi="Verdana"/>
                <w:szCs w:val="14"/>
                <w:highlight w:val="yellow"/>
              </w:rPr>
              <w:t>XXX</w:t>
            </w:r>
          </w:p>
        </w:tc>
        <w:tc>
          <w:tcPr>
            <w:tcW w:w="1418" w:type="dxa"/>
          </w:tcPr>
          <w:p w14:paraId="7C9BC5BE" w14:textId="15471CEA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350</w:t>
            </w:r>
          </w:p>
        </w:tc>
        <w:tc>
          <w:tcPr>
            <w:tcW w:w="1984" w:type="dxa"/>
            <w:noWrap/>
          </w:tcPr>
          <w:p w14:paraId="151B9823" w14:textId="77777777" w:rsidR="00B50AF9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200</w:t>
            </w:r>
          </w:p>
          <w:p w14:paraId="7EFE1037" w14:textId="699989A7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7F4DCF0C" w14:textId="510AE662" w:rsidR="00B50AF9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50</w:t>
            </w:r>
          </w:p>
        </w:tc>
      </w:tr>
      <w:tr w:rsidR="001F5DA2" w:rsidRPr="00136C48" w14:paraId="315A86DE" w14:textId="77777777" w:rsidTr="00D7738B">
        <w:trPr>
          <w:trHeight w:val="6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</w:tcPr>
          <w:p w14:paraId="0B50F05A" w14:textId="7F606844" w:rsidR="001F5DA2" w:rsidRPr="00D75EAB" w:rsidRDefault="001F5DA2" w:rsidP="001F5DA2">
            <w:pPr>
              <w:rPr>
                <w:highlight w:val="yellow"/>
              </w:rPr>
            </w:pPr>
            <w:r w:rsidRPr="00ED4E4B">
              <w:rPr>
                <w:bCs/>
              </w:rPr>
              <w:t xml:space="preserve">Rezerva - </w:t>
            </w:r>
            <w:r w:rsidRPr="00DD064D">
              <w:rPr>
                <w:b/>
              </w:rPr>
              <w:t>O27 GŘ</w:t>
            </w:r>
          </w:p>
        </w:tc>
        <w:tc>
          <w:tcPr>
            <w:tcW w:w="2268" w:type="dxa"/>
          </w:tcPr>
          <w:p w14:paraId="3B2164E4" w14:textId="10FBCC6D" w:rsidR="001F5DA2" w:rsidRPr="00E3065C" w:rsidRDefault="001F5DA2" w:rsidP="001F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Cs w:val="14"/>
              </w:rPr>
            </w:pPr>
            <w:r w:rsidRPr="00ED4E4B">
              <w:t>Dlážděná 1003/7 - 110 00 Praha 1</w:t>
            </w:r>
            <w:r w:rsidRPr="00ED4E4B">
              <w:br/>
            </w:r>
            <w:r w:rsidR="00C74109" w:rsidRPr="00C74109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0B286183" w14:textId="15AB5E7F" w:rsidR="001F5DA2" w:rsidRPr="00B04498" w:rsidRDefault="001F5DA2" w:rsidP="001F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B04498">
              <w:rPr>
                <w:rFonts w:asciiTheme="majorHAnsi" w:hAnsiTheme="majorHAnsi"/>
              </w:rPr>
              <w:t>86</w:t>
            </w:r>
          </w:p>
        </w:tc>
        <w:tc>
          <w:tcPr>
            <w:tcW w:w="1984" w:type="dxa"/>
            <w:noWrap/>
          </w:tcPr>
          <w:p w14:paraId="27319A89" w14:textId="4B54C7D3" w:rsidR="001F5DA2" w:rsidRPr="00B04498" w:rsidRDefault="001F5DA2" w:rsidP="001F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B04498">
              <w:rPr>
                <w:rFonts w:asciiTheme="majorHAnsi" w:hAnsiTheme="majorHAnsi"/>
              </w:rPr>
              <w:t>50</w:t>
            </w:r>
          </w:p>
        </w:tc>
        <w:tc>
          <w:tcPr>
            <w:tcW w:w="1134" w:type="dxa"/>
          </w:tcPr>
          <w:p w14:paraId="3502393C" w14:textId="4BA092C7" w:rsidR="001F5DA2" w:rsidRPr="00B04498" w:rsidRDefault="001F5DA2" w:rsidP="001F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B04498">
              <w:rPr>
                <w:rFonts w:asciiTheme="majorHAnsi" w:hAnsiTheme="majorHAnsi"/>
              </w:rPr>
              <w:t>581</w:t>
            </w:r>
          </w:p>
        </w:tc>
      </w:tr>
      <w:tr w:rsidR="001F5DA2" w:rsidRPr="00D466CD" w14:paraId="5BB0AA54" w14:textId="670CED80" w:rsidTr="00D7738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</w:tcPr>
          <w:p w14:paraId="112B0DC4" w14:textId="77777777" w:rsidR="001F5DA2" w:rsidRPr="00D466CD" w:rsidRDefault="001F5DA2" w:rsidP="001F5DA2">
            <w:pPr>
              <w:rPr>
                <w:color w:val="FF5200" w:themeColor="accent2"/>
                <w:u w:val="single"/>
              </w:rPr>
            </w:pPr>
            <w:r w:rsidRPr="00D466CD">
              <w:rPr>
                <w:b/>
                <w:bCs/>
                <w:color w:val="FF5200" w:themeColor="accent2"/>
                <w:u w:val="single"/>
              </w:rPr>
              <w:t>Celkem</w:t>
            </w:r>
          </w:p>
        </w:tc>
        <w:tc>
          <w:tcPr>
            <w:tcW w:w="2268" w:type="dxa"/>
            <w:noWrap/>
          </w:tcPr>
          <w:p w14:paraId="3BBBC77C" w14:textId="77777777" w:rsidR="001F5DA2" w:rsidRPr="00D466CD" w:rsidRDefault="001F5DA2" w:rsidP="001F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5200" w:themeColor="accent2"/>
                <w:u w:val="single"/>
              </w:rPr>
            </w:pPr>
          </w:p>
        </w:tc>
        <w:tc>
          <w:tcPr>
            <w:tcW w:w="1418" w:type="dxa"/>
            <w:noWrap/>
          </w:tcPr>
          <w:p w14:paraId="2DE0AB20" w14:textId="59567C23" w:rsidR="001F5DA2" w:rsidRPr="000603B5" w:rsidRDefault="001F5DA2" w:rsidP="001F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FF5200" w:themeColor="accent2"/>
                <w:u w:val="single"/>
              </w:rPr>
            </w:pPr>
            <w:r>
              <w:rPr>
                <w:rFonts w:asciiTheme="majorHAnsi" w:hAnsiTheme="majorHAnsi"/>
                <w:b/>
                <w:bCs/>
                <w:color w:val="FF5200" w:themeColor="accent2"/>
                <w:u w:val="single"/>
              </w:rPr>
              <w:t>11 000</w:t>
            </w:r>
          </w:p>
        </w:tc>
        <w:tc>
          <w:tcPr>
            <w:tcW w:w="1984" w:type="dxa"/>
            <w:noWrap/>
          </w:tcPr>
          <w:p w14:paraId="2B48B4C9" w14:textId="1C11F0E2" w:rsidR="001F5DA2" w:rsidRDefault="001F5DA2" w:rsidP="001F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FF5200" w:themeColor="accent2"/>
                <w:u w:val="single"/>
              </w:rPr>
            </w:pPr>
            <w:r>
              <w:rPr>
                <w:rFonts w:asciiTheme="majorHAnsi" w:hAnsiTheme="majorHAnsi"/>
                <w:b/>
                <w:bCs/>
                <w:color w:val="FF5200" w:themeColor="accent2"/>
                <w:u w:val="single"/>
              </w:rPr>
              <w:t>2 470</w:t>
            </w:r>
          </w:p>
          <w:p w14:paraId="1F11C49E" w14:textId="31F7F29C" w:rsidR="001F5DA2" w:rsidRPr="000603B5" w:rsidRDefault="001F5DA2" w:rsidP="001F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FF5200" w:themeColor="accent2"/>
                <w:u w:val="single"/>
              </w:rPr>
            </w:pPr>
          </w:p>
        </w:tc>
        <w:tc>
          <w:tcPr>
            <w:tcW w:w="1134" w:type="dxa"/>
          </w:tcPr>
          <w:p w14:paraId="7600484C" w14:textId="487A6F70" w:rsidR="001F5DA2" w:rsidRDefault="001F5DA2" w:rsidP="001F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FF5200" w:themeColor="accent2"/>
                <w:u w:val="single"/>
              </w:rPr>
            </w:pPr>
            <w:r>
              <w:rPr>
                <w:rFonts w:asciiTheme="majorHAnsi" w:hAnsiTheme="majorHAnsi"/>
                <w:b/>
                <w:bCs/>
                <w:color w:val="FF5200" w:themeColor="accent2"/>
                <w:u w:val="single"/>
              </w:rPr>
              <w:t>2 500</w:t>
            </w:r>
          </w:p>
        </w:tc>
      </w:tr>
    </w:tbl>
    <w:p w14:paraId="6D640AC2" w14:textId="77777777" w:rsidR="00E16525" w:rsidRDefault="00E16525" w:rsidP="00136C48">
      <w:pPr>
        <w:rPr>
          <w:b/>
          <w:bCs/>
          <w:color w:val="FF5200" w:themeColor="accent2"/>
          <w:sz w:val="24"/>
          <w:szCs w:val="24"/>
        </w:rPr>
      </w:pPr>
    </w:p>
    <w:sectPr w:rsidR="00E16525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C3300" w14:textId="77777777" w:rsidR="002D4E1E" w:rsidRDefault="002D4E1E" w:rsidP="00962258">
      <w:pPr>
        <w:spacing w:after="0" w:line="240" w:lineRule="auto"/>
      </w:pPr>
      <w:r>
        <w:separator/>
      </w:r>
    </w:p>
  </w:endnote>
  <w:endnote w:type="continuationSeparator" w:id="0">
    <w:p w14:paraId="49E3153B" w14:textId="77777777" w:rsidR="002D4E1E" w:rsidRDefault="002D4E1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E2F59C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6062F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551E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551E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645E92A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30EEC1D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E84F81E" w14:textId="77777777" w:rsidR="00F1715C" w:rsidRDefault="00F1715C" w:rsidP="00D831A3">
          <w:pPr>
            <w:pStyle w:val="Zpat"/>
          </w:pPr>
        </w:p>
      </w:tc>
    </w:tr>
  </w:tbl>
  <w:p w14:paraId="29953BE8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0A074E60" wp14:editId="55566CC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E73767" id="Straight Connector 3" o:spid="_x0000_s1026" style="position:absolute;z-index:-2516582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6F9759A7" wp14:editId="1C5757E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AE81F2" id="Straight Connector 2" o:spid="_x0000_s1026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6E0C3AA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415A029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551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551E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CAE1C57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E81E81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8B23DFC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900AEC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0A3E1E61" w14:textId="77777777" w:rsidR="00F1715C" w:rsidRDefault="00F1715C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0C201C0D" w14:textId="77777777" w:rsidR="00F1715C" w:rsidRDefault="00F1715C" w:rsidP="00460660">
          <w:pPr>
            <w:pStyle w:val="Zpat"/>
          </w:pPr>
        </w:p>
      </w:tc>
    </w:tr>
  </w:tbl>
  <w:p w14:paraId="37BF194A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7E3577FD" wp14:editId="6449129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15BE0F" id="Straight Connector 7" o:spid="_x0000_s1026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25B9B26" wp14:editId="6F5BEEA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C33FC2"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939FF2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9954C" w14:textId="77777777" w:rsidR="002D4E1E" w:rsidRDefault="002D4E1E" w:rsidP="00962258">
      <w:pPr>
        <w:spacing w:after="0" w:line="240" w:lineRule="auto"/>
      </w:pPr>
      <w:r>
        <w:separator/>
      </w:r>
    </w:p>
  </w:footnote>
  <w:footnote w:type="continuationSeparator" w:id="0">
    <w:p w14:paraId="32B00087" w14:textId="77777777" w:rsidR="002D4E1E" w:rsidRDefault="002D4E1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2A2AA" w14:textId="70515F2F" w:rsidR="004954F7" w:rsidRDefault="004954F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F7FC0A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74BBDEE" w14:textId="58813815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FC2200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553EB8A" w14:textId="77777777" w:rsidR="00F1715C" w:rsidRPr="00D6163D" w:rsidRDefault="00F1715C" w:rsidP="00D6163D">
          <w:pPr>
            <w:pStyle w:val="Druhdokumentu"/>
          </w:pPr>
        </w:p>
      </w:tc>
    </w:tr>
  </w:tbl>
  <w:p w14:paraId="730FD236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971EB71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3BD393E" w14:textId="773A5376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D49F515" w14:textId="5E35F4AF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94C269B" w14:textId="43A89B62" w:rsidR="00F1715C" w:rsidRPr="00D6163D" w:rsidRDefault="00F1715C" w:rsidP="00FC6389">
          <w:pPr>
            <w:pStyle w:val="Druhdokumentu"/>
          </w:pPr>
        </w:p>
      </w:tc>
    </w:tr>
    <w:tr w:rsidR="009F392E" w14:paraId="45F66B59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2620D70" w14:textId="52F33D3D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6AA7527" w14:textId="0E552B2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5D2F8F" w14:textId="2644151A" w:rsidR="009F392E" w:rsidRPr="00D6163D" w:rsidRDefault="009F392E" w:rsidP="00FC6389">
          <w:pPr>
            <w:pStyle w:val="Druhdokumentu"/>
          </w:pPr>
        </w:p>
      </w:tc>
    </w:tr>
  </w:tbl>
  <w:p w14:paraId="19810C7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5DD3F2B0" wp14:editId="27122580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C86151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7E42BC1"/>
    <w:multiLevelType w:val="hybridMultilevel"/>
    <w:tmpl w:val="6D5617F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26E2F66"/>
    <w:multiLevelType w:val="hybridMultilevel"/>
    <w:tmpl w:val="A3ACAE86"/>
    <w:lvl w:ilvl="0" w:tplc="AE6C02E0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525316597">
    <w:abstractNumId w:val="3"/>
  </w:num>
  <w:num w:numId="2" w16cid:durableId="374961872">
    <w:abstractNumId w:val="1"/>
  </w:num>
  <w:num w:numId="3" w16cid:durableId="7586748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5367916">
    <w:abstractNumId w:val="9"/>
  </w:num>
  <w:num w:numId="5" w16cid:durableId="320084931">
    <w:abstractNumId w:val="4"/>
  </w:num>
  <w:num w:numId="6" w16cid:durableId="514347292">
    <w:abstractNumId w:val="5"/>
  </w:num>
  <w:num w:numId="7" w16cid:durableId="1762722443">
    <w:abstractNumId w:val="0"/>
  </w:num>
  <w:num w:numId="8" w16cid:durableId="266277613">
    <w:abstractNumId w:val="6"/>
  </w:num>
  <w:num w:numId="9" w16cid:durableId="20174219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9658650">
    <w:abstractNumId w:val="5"/>
  </w:num>
  <w:num w:numId="11" w16cid:durableId="548996993">
    <w:abstractNumId w:val="1"/>
  </w:num>
  <w:num w:numId="12" w16cid:durableId="1969703929">
    <w:abstractNumId w:val="5"/>
  </w:num>
  <w:num w:numId="13" w16cid:durableId="2117558608">
    <w:abstractNumId w:val="5"/>
  </w:num>
  <w:num w:numId="14" w16cid:durableId="1398089077">
    <w:abstractNumId w:val="5"/>
  </w:num>
  <w:num w:numId="15" w16cid:durableId="360016934">
    <w:abstractNumId w:val="5"/>
  </w:num>
  <w:num w:numId="16" w16cid:durableId="680281047">
    <w:abstractNumId w:val="10"/>
  </w:num>
  <w:num w:numId="17" w16cid:durableId="1936748760">
    <w:abstractNumId w:val="3"/>
  </w:num>
  <w:num w:numId="18" w16cid:durableId="1249728714">
    <w:abstractNumId w:val="10"/>
  </w:num>
  <w:num w:numId="19" w16cid:durableId="860357321">
    <w:abstractNumId w:val="10"/>
  </w:num>
  <w:num w:numId="20" w16cid:durableId="252208534">
    <w:abstractNumId w:val="10"/>
  </w:num>
  <w:num w:numId="21" w16cid:durableId="1873763138">
    <w:abstractNumId w:val="10"/>
  </w:num>
  <w:num w:numId="22" w16cid:durableId="947658269">
    <w:abstractNumId w:val="5"/>
  </w:num>
  <w:num w:numId="23" w16cid:durableId="709115012">
    <w:abstractNumId w:val="1"/>
  </w:num>
  <w:num w:numId="24" w16cid:durableId="323317259">
    <w:abstractNumId w:val="5"/>
  </w:num>
  <w:num w:numId="25" w16cid:durableId="1262909179">
    <w:abstractNumId w:val="5"/>
  </w:num>
  <w:num w:numId="26" w16cid:durableId="139734114">
    <w:abstractNumId w:val="5"/>
  </w:num>
  <w:num w:numId="27" w16cid:durableId="753014465">
    <w:abstractNumId w:val="5"/>
  </w:num>
  <w:num w:numId="28" w16cid:durableId="2100515983">
    <w:abstractNumId w:val="10"/>
  </w:num>
  <w:num w:numId="29" w16cid:durableId="1678649630">
    <w:abstractNumId w:val="3"/>
  </w:num>
  <w:num w:numId="30" w16cid:durableId="11424064">
    <w:abstractNumId w:val="10"/>
  </w:num>
  <w:num w:numId="31" w16cid:durableId="890112912">
    <w:abstractNumId w:val="10"/>
  </w:num>
  <w:num w:numId="32" w16cid:durableId="978026256">
    <w:abstractNumId w:val="10"/>
  </w:num>
  <w:num w:numId="33" w16cid:durableId="32583630">
    <w:abstractNumId w:val="10"/>
  </w:num>
  <w:num w:numId="34" w16cid:durableId="1072511623">
    <w:abstractNumId w:val="8"/>
  </w:num>
  <w:num w:numId="35" w16cid:durableId="159076870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0C3"/>
    <w:rsid w:val="00001519"/>
    <w:rsid w:val="00024940"/>
    <w:rsid w:val="00026A23"/>
    <w:rsid w:val="00031324"/>
    <w:rsid w:val="00053673"/>
    <w:rsid w:val="00055A84"/>
    <w:rsid w:val="000576E3"/>
    <w:rsid w:val="00057C5F"/>
    <w:rsid w:val="000603B5"/>
    <w:rsid w:val="00061866"/>
    <w:rsid w:val="0006759C"/>
    <w:rsid w:val="00072C1E"/>
    <w:rsid w:val="00072E45"/>
    <w:rsid w:val="000758A4"/>
    <w:rsid w:val="00085F1F"/>
    <w:rsid w:val="00093472"/>
    <w:rsid w:val="00095A6E"/>
    <w:rsid w:val="000A75F4"/>
    <w:rsid w:val="000B3B7F"/>
    <w:rsid w:val="000B6AC3"/>
    <w:rsid w:val="000C70C3"/>
    <w:rsid w:val="000C7E85"/>
    <w:rsid w:val="000D73AA"/>
    <w:rsid w:val="000E1036"/>
    <w:rsid w:val="000E164B"/>
    <w:rsid w:val="000E23A7"/>
    <w:rsid w:val="000F27C6"/>
    <w:rsid w:val="0010693F"/>
    <w:rsid w:val="00114472"/>
    <w:rsid w:val="00115DD6"/>
    <w:rsid w:val="00124E91"/>
    <w:rsid w:val="001369E0"/>
    <w:rsid w:val="00136C48"/>
    <w:rsid w:val="001550BC"/>
    <w:rsid w:val="001572A7"/>
    <w:rsid w:val="001605B9"/>
    <w:rsid w:val="00170EC5"/>
    <w:rsid w:val="001747C1"/>
    <w:rsid w:val="00177FAF"/>
    <w:rsid w:val="00184743"/>
    <w:rsid w:val="0018597C"/>
    <w:rsid w:val="00193700"/>
    <w:rsid w:val="001A528A"/>
    <w:rsid w:val="001A6BB3"/>
    <w:rsid w:val="001B2D15"/>
    <w:rsid w:val="001B3252"/>
    <w:rsid w:val="001C2231"/>
    <w:rsid w:val="001D0F68"/>
    <w:rsid w:val="001D1AEE"/>
    <w:rsid w:val="001D391E"/>
    <w:rsid w:val="001D6EF5"/>
    <w:rsid w:val="001D7842"/>
    <w:rsid w:val="001E3020"/>
    <w:rsid w:val="001F5734"/>
    <w:rsid w:val="001F5DA2"/>
    <w:rsid w:val="00207DF5"/>
    <w:rsid w:val="002254F5"/>
    <w:rsid w:val="00237C73"/>
    <w:rsid w:val="002446E1"/>
    <w:rsid w:val="002537E1"/>
    <w:rsid w:val="0025732D"/>
    <w:rsid w:val="002622D7"/>
    <w:rsid w:val="00263C03"/>
    <w:rsid w:val="00274DDC"/>
    <w:rsid w:val="00280E07"/>
    <w:rsid w:val="002A300A"/>
    <w:rsid w:val="002C0D69"/>
    <w:rsid w:val="002C31BF"/>
    <w:rsid w:val="002D08B1"/>
    <w:rsid w:val="002D4E1E"/>
    <w:rsid w:val="002D76C0"/>
    <w:rsid w:val="002E0CD7"/>
    <w:rsid w:val="002F6C39"/>
    <w:rsid w:val="003042F8"/>
    <w:rsid w:val="003243A9"/>
    <w:rsid w:val="00330ABB"/>
    <w:rsid w:val="00341DCF"/>
    <w:rsid w:val="003465B5"/>
    <w:rsid w:val="00357BC6"/>
    <w:rsid w:val="003607EC"/>
    <w:rsid w:val="00360FF5"/>
    <w:rsid w:val="00366533"/>
    <w:rsid w:val="003938DE"/>
    <w:rsid w:val="003956C6"/>
    <w:rsid w:val="00397051"/>
    <w:rsid w:val="003A710B"/>
    <w:rsid w:val="003B4A94"/>
    <w:rsid w:val="003C245E"/>
    <w:rsid w:val="003D3BF3"/>
    <w:rsid w:val="003E44CD"/>
    <w:rsid w:val="003F0B36"/>
    <w:rsid w:val="004031F1"/>
    <w:rsid w:val="004075B9"/>
    <w:rsid w:val="004107E8"/>
    <w:rsid w:val="004159A6"/>
    <w:rsid w:val="00426A36"/>
    <w:rsid w:val="0043167D"/>
    <w:rsid w:val="00441430"/>
    <w:rsid w:val="0044214E"/>
    <w:rsid w:val="00450F07"/>
    <w:rsid w:val="00453CD3"/>
    <w:rsid w:val="00460660"/>
    <w:rsid w:val="004729A9"/>
    <w:rsid w:val="004730A6"/>
    <w:rsid w:val="00482C30"/>
    <w:rsid w:val="00486107"/>
    <w:rsid w:val="00490AFC"/>
    <w:rsid w:val="004914A8"/>
    <w:rsid w:val="00491827"/>
    <w:rsid w:val="004954F7"/>
    <w:rsid w:val="0049561E"/>
    <w:rsid w:val="004A67E4"/>
    <w:rsid w:val="004B348C"/>
    <w:rsid w:val="004B648A"/>
    <w:rsid w:val="004C1665"/>
    <w:rsid w:val="004C386A"/>
    <w:rsid w:val="004C4399"/>
    <w:rsid w:val="004C787C"/>
    <w:rsid w:val="004E0669"/>
    <w:rsid w:val="004E143C"/>
    <w:rsid w:val="004E2A70"/>
    <w:rsid w:val="004E3A53"/>
    <w:rsid w:val="004E421A"/>
    <w:rsid w:val="004E48BE"/>
    <w:rsid w:val="004E67AA"/>
    <w:rsid w:val="004E6F8B"/>
    <w:rsid w:val="004F20BC"/>
    <w:rsid w:val="004F3761"/>
    <w:rsid w:val="004F47B4"/>
    <w:rsid w:val="004F4B9B"/>
    <w:rsid w:val="004F69EA"/>
    <w:rsid w:val="004F7658"/>
    <w:rsid w:val="00500606"/>
    <w:rsid w:val="005038D0"/>
    <w:rsid w:val="00511AB9"/>
    <w:rsid w:val="00513A0F"/>
    <w:rsid w:val="00515771"/>
    <w:rsid w:val="00523EA7"/>
    <w:rsid w:val="00526C6D"/>
    <w:rsid w:val="00527B4B"/>
    <w:rsid w:val="005304AE"/>
    <w:rsid w:val="00531E34"/>
    <w:rsid w:val="00540796"/>
    <w:rsid w:val="00541C88"/>
    <w:rsid w:val="0054320C"/>
    <w:rsid w:val="0054423F"/>
    <w:rsid w:val="00547B44"/>
    <w:rsid w:val="00552F3D"/>
    <w:rsid w:val="00553375"/>
    <w:rsid w:val="00557C28"/>
    <w:rsid w:val="005736B7"/>
    <w:rsid w:val="0057392B"/>
    <w:rsid w:val="00575614"/>
    <w:rsid w:val="00575E5A"/>
    <w:rsid w:val="00592EF3"/>
    <w:rsid w:val="005948D2"/>
    <w:rsid w:val="005975DC"/>
    <w:rsid w:val="005C2696"/>
    <w:rsid w:val="005C3D6E"/>
    <w:rsid w:val="005C7B08"/>
    <w:rsid w:val="005D4180"/>
    <w:rsid w:val="005F032F"/>
    <w:rsid w:val="005F1404"/>
    <w:rsid w:val="005F2187"/>
    <w:rsid w:val="00601506"/>
    <w:rsid w:val="0061068E"/>
    <w:rsid w:val="006132DA"/>
    <w:rsid w:val="00613568"/>
    <w:rsid w:val="006353C1"/>
    <w:rsid w:val="00636B33"/>
    <w:rsid w:val="00653CB4"/>
    <w:rsid w:val="00660AD3"/>
    <w:rsid w:val="00661E6B"/>
    <w:rsid w:val="0066531C"/>
    <w:rsid w:val="00677B7F"/>
    <w:rsid w:val="006823C0"/>
    <w:rsid w:val="006A3C59"/>
    <w:rsid w:val="006A5570"/>
    <w:rsid w:val="006A689C"/>
    <w:rsid w:val="006B3093"/>
    <w:rsid w:val="006B3D79"/>
    <w:rsid w:val="006C3842"/>
    <w:rsid w:val="006C6591"/>
    <w:rsid w:val="006D4933"/>
    <w:rsid w:val="006D5DC7"/>
    <w:rsid w:val="006D7AFE"/>
    <w:rsid w:val="006E0578"/>
    <w:rsid w:val="006E314D"/>
    <w:rsid w:val="006E3406"/>
    <w:rsid w:val="006E7879"/>
    <w:rsid w:val="006F22B3"/>
    <w:rsid w:val="006F2978"/>
    <w:rsid w:val="006F3FC9"/>
    <w:rsid w:val="006F6AB6"/>
    <w:rsid w:val="00700C0F"/>
    <w:rsid w:val="00710723"/>
    <w:rsid w:val="007144D7"/>
    <w:rsid w:val="00720D2D"/>
    <w:rsid w:val="00723ED1"/>
    <w:rsid w:val="00737811"/>
    <w:rsid w:val="00743525"/>
    <w:rsid w:val="0075344C"/>
    <w:rsid w:val="007601C4"/>
    <w:rsid w:val="007601DB"/>
    <w:rsid w:val="007603F0"/>
    <w:rsid w:val="00760534"/>
    <w:rsid w:val="0076286B"/>
    <w:rsid w:val="00764FD3"/>
    <w:rsid w:val="00766846"/>
    <w:rsid w:val="007713B7"/>
    <w:rsid w:val="0077673A"/>
    <w:rsid w:val="00776A11"/>
    <w:rsid w:val="007846E1"/>
    <w:rsid w:val="0079304E"/>
    <w:rsid w:val="0079315E"/>
    <w:rsid w:val="00795C2D"/>
    <w:rsid w:val="00795E76"/>
    <w:rsid w:val="007B570C"/>
    <w:rsid w:val="007C1D1F"/>
    <w:rsid w:val="007C4704"/>
    <w:rsid w:val="007C589B"/>
    <w:rsid w:val="007E4A6E"/>
    <w:rsid w:val="007F56A7"/>
    <w:rsid w:val="007F7CEE"/>
    <w:rsid w:val="00803C5D"/>
    <w:rsid w:val="00807DD0"/>
    <w:rsid w:val="008322CA"/>
    <w:rsid w:val="00833F58"/>
    <w:rsid w:val="00834D8F"/>
    <w:rsid w:val="0085363E"/>
    <w:rsid w:val="008659F3"/>
    <w:rsid w:val="00870E35"/>
    <w:rsid w:val="00886D4B"/>
    <w:rsid w:val="0089060C"/>
    <w:rsid w:val="00890EC9"/>
    <w:rsid w:val="00891B91"/>
    <w:rsid w:val="00895406"/>
    <w:rsid w:val="0089651A"/>
    <w:rsid w:val="008A3568"/>
    <w:rsid w:val="008C0D85"/>
    <w:rsid w:val="008C2F27"/>
    <w:rsid w:val="008C3BEC"/>
    <w:rsid w:val="008C510A"/>
    <w:rsid w:val="008C7028"/>
    <w:rsid w:val="008D03B9"/>
    <w:rsid w:val="008D5D9F"/>
    <w:rsid w:val="008E042A"/>
    <w:rsid w:val="008F0271"/>
    <w:rsid w:val="008F18D6"/>
    <w:rsid w:val="00904780"/>
    <w:rsid w:val="00912BEB"/>
    <w:rsid w:val="009146C8"/>
    <w:rsid w:val="00922385"/>
    <w:rsid w:val="009223DF"/>
    <w:rsid w:val="00923699"/>
    <w:rsid w:val="00923DE9"/>
    <w:rsid w:val="0092611B"/>
    <w:rsid w:val="00926432"/>
    <w:rsid w:val="00936091"/>
    <w:rsid w:val="00940122"/>
    <w:rsid w:val="00940D8A"/>
    <w:rsid w:val="00947E2D"/>
    <w:rsid w:val="009566BE"/>
    <w:rsid w:val="00962258"/>
    <w:rsid w:val="00965708"/>
    <w:rsid w:val="00966EB5"/>
    <w:rsid w:val="009678B7"/>
    <w:rsid w:val="00967BA9"/>
    <w:rsid w:val="009833E1"/>
    <w:rsid w:val="0098415D"/>
    <w:rsid w:val="0099154B"/>
    <w:rsid w:val="00992D9C"/>
    <w:rsid w:val="00996CB8"/>
    <w:rsid w:val="009A09F3"/>
    <w:rsid w:val="009A2E70"/>
    <w:rsid w:val="009B14A9"/>
    <w:rsid w:val="009B2E97"/>
    <w:rsid w:val="009E07F4"/>
    <w:rsid w:val="009E3204"/>
    <w:rsid w:val="009E7133"/>
    <w:rsid w:val="009F0DFE"/>
    <w:rsid w:val="009F121B"/>
    <w:rsid w:val="009F1D7A"/>
    <w:rsid w:val="009F2688"/>
    <w:rsid w:val="009F392E"/>
    <w:rsid w:val="00A01748"/>
    <w:rsid w:val="00A02EBF"/>
    <w:rsid w:val="00A03775"/>
    <w:rsid w:val="00A04FA4"/>
    <w:rsid w:val="00A14B16"/>
    <w:rsid w:val="00A21353"/>
    <w:rsid w:val="00A36911"/>
    <w:rsid w:val="00A37903"/>
    <w:rsid w:val="00A43452"/>
    <w:rsid w:val="00A515E3"/>
    <w:rsid w:val="00A6177B"/>
    <w:rsid w:val="00A66136"/>
    <w:rsid w:val="00A7700B"/>
    <w:rsid w:val="00A97E2E"/>
    <w:rsid w:val="00AA4CBB"/>
    <w:rsid w:val="00AA4FFC"/>
    <w:rsid w:val="00AA65FA"/>
    <w:rsid w:val="00AA7351"/>
    <w:rsid w:val="00AB34D2"/>
    <w:rsid w:val="00AB3A36"/>
    <w:rsid w:val="00AB5EC2"/>
    <w:rsid w:val="00AC022A"/>
    <w:rsid w:val="00AD056F"/>
    <w:rsid w:val="00AD6731"/>
    <w:rsid w:val="00AE1936"/>
    <w:rsid w:val="00AE1D56"/>
    <w:rsid w:val="00AF1DA6"/>
    <w:rsid w:val="00AF3CA0"/>
    <w:rsid w:val="00AF67E4"/>
    <w:rsid w:val="00B042AE"/>
    <w:rsid w:val="00B043D5"/>
    <w:rsid w:val="00B04498"/>
    <w:rsid w:val="00B10711"/>
    <w:rsid w:val="00B15528"/>
    <w:rsid w:val="00B15D0D"/>
    <w:rsid w:val="00B257CE"/>
    <w:rsid w:val="00B26295"/>
    <w:rsid w:val="00B32BB3"/>
    <w:rsid w:val="00B37DC0"/>
    <w:rsid w:val="00B50AF9"/>
    <w:rsid w:val="00B51082"/>
    <w:rsid w:val="00B51E1E"/>
    <w:rsid w:val="00B53E4B"/>
    <w:rsid w:val="00B551EE"/>
    <w:rsid w:val="00B6199E"/>
    <w:rsid w:val="00B67586"/>
    <w:rsid w:val="00B75EE1"/>
    <w:rsid w:val="00B77481"/>
    <w:rsid w:val="00B8044D"/>
    <w:rsid w:val="00B82B61"/>
    <w:rsid w:val="00B8518B"/>
    <w:rsid w:val="00B93063"/>
    <w:rsid w:val="00B9756B"/>
    <w:rsid w:val="00B97CD1"/>
    <w:rsid w:val="00BA36AD"/>
    <w:rsid w:val="00BA6F9A"/>
    <w:rsid w:val="00BB3C7A"/>
    <w:rsid w:val="00BC4143"/>
    <w:rsid w:val="00BD2608"/>
    <w:rsid w:val="00BD2D92"/>
    <w:rsid w:val="00BD7E91"/>
    <w:rsid w:val="00BF4761"/>
    <w:rsid w:val="00C02D0A"/>
    <w:rsid w:val="00C03A6E"/>
    <w:rsid w:val="00C04A17"/>
    <w:rsid w:val="00C07031"/>
    <w:rsid w:val="00C214A2"/>
    <w:rsid w:val="00C23B57"/>
    <w:rsid w:val="00C44F6A"/>
    <w:rsid w:val="00C45F4F"/>
    <w:rsid w:val="00C47AE3"/>
    <w:rsid w:val="00C50F4E"/>
    <w:rsid w:val="00C52806"/>
    <w:rsid w:val="00C66749"/>
    <w:rsid w:val="00C73C21"/>
    <w:rsid w:val="00C74109"/>
    <w:rsid w:val="00C74E6D"/>
    <w:rsid w:val="00C776D2"/>
    <w:rsid w:val="00C844B6"/>
    <w:rsid w:val="00C955A1"/>
    <w:rsid w:val="00C958D8"/>
    <w:rsid w:val="00C95D2A"/>
    <w:rsid w:val="00CA1794"/>
    <w:rsid w:val="00CB12CB"/>
    <w:rsid w:val="00CB4710"/>
    <w:rsid w:val="00CB5C33"/>
    <w:rsid w:val="00CC749D"/>
    <w:rsid w:val="00CD1FC4"/>
    <w:rsid w:val="00CD3226"/>
    <w:rsid w:val="00CE2102"/>
    <w:rsid w:val="00CE5AB1"/>
    <w:rsid w:val="00CF1B83"/>
    <w:rsid w:val="00CF6747"/>
    <w:rsid w:val="00D02013"/>
    <w:rsid w:val="00D200E1"/>
    <w:rsid w:val="00D203F5"/>
    <w:rsid w:val="00D21061"/>
    <w:rsid w:val="00D4108E"/>
    <w:rsid w:val="00D466CD"/>
    <w:rsid w:val="00D55091"/>
    <w:rsid w:val="00D60E3C"/>
    <w:rsid w:val="00D6163D"/>
    <w:rsid w:val="00D73D46"/>
    <w:rsid w:val="00D75EAB"/>
    <w:rsid w:val="00D7738B"/>
    <w:rsid w:val="00D831A3"/>
    <w:rsid w:val="00D8667A"/>
    <w:rsid w:val="00D94685"/>
    <w:rsid w:val="00DA6E01"/>
    <w:rsid w:val="00DB24DF"/>
    <w:rsid w:val="00DB7F6E"/>
    <w:rsid w:val="00DC6750"/>
    <w:rsid w:val="00DC75F3"/>
    <w:rsid w:val="00DD02BC"/>
    <w:rsid w:val="00DD064D"/>
    <w:rsid w:val="00DD2A6A"/>
    <w:rsid w:val="00DD46F3"/>
    <w:rsid w:val="00DE56F2"/>
    <w:rsid w:val="00DF116D"/>
    <w:rsid w:val="00DF7935"/>
    <w:rsid w:val="00E16525"/>
    <w:rsid w:val="00E26334"/>
    <w:rsid w:val="00E27E2A"/>
    <w:rsid w:val="00E3065C"/>
    <w:rsid w:val="00E33493"/>
    <w:rsid w:val="00E3468A"/>
    <w:rsid w:val="00E36C4A"/>
    <w:rsid w:val="00E4094D"/>
    <w:rsid w:val="00E41599"/>
    <w:rsid w:val="00E4599A"/>
    <w:rsid w:val="00E507CE"/>
    <w:rsid w:val="00E50ADE"/>
    <w:rsid w:val="00E54704"/>
    <w:rsid w:val="00E61B90"/>
    <w:rsid w:val="00E61D97"/>
    <w:rsid w:val="00E75BCE"/>
    <w:rsid w:val="00E81BBA"/>
    <w:rsid w:val="00EB104F"/>
    <w:rsid w:val="00EC07B5"/>
    <w:rsid w:val="00EC3290"/>
    <w:rsid w:val="00ED14BD"/>
    <w:rsid w:val="00ED4E4B"/>
    <w:rsid w:val="00EE6F0B"/>
    <w:rsid w:val="00EF0EE2"/>
    <w:rsid w:val="00EF1295"/>
    <w:rsid w:val="00EF4463"/>
    <w:rsid w:val="00F0533E"/>
    <w:rsid w:val="00F1048D"/>
    <w:rsid w:val="00F12DEC"/>
    <w:rsid w:val="00F14EDB"/>
    <w:rsid w:val="00F1715C"/>
    <w:rsid w:val="00F20E71"/>
    <w:rsid w:val="00F22295"/>
    <w:rsid w:val="00F2491A"/>
    <w:rsid w:val="00F310F8"/>
    <w:rsid w:val="00F32D8C"/>
    <w:rsid w:val="00F35939"/>
    <w:rsid w:val="00F37220"/>
    <w:rsid w:val="00F45607"/>
    <w:rsid w:val="00F477BC"/>
    <w:rsid w:val="00F53C78"/>
    <w:rsid w:val="00F5558F"/>
    <w:rsid w:val="00F56B84"/>
    <w:rsid w:val="00F61628"/>
    <w:rsid w:val="00F659EB"/>
    <w:rsid w:val="00F86BA6"/>
    <w:rsid w:val="00F9403F"/>
    <w:rsid w:val="00FA5516"/>
    <w:rsid w:val="00FA77A9"/>
    <w:rsid w:val="00FB1237"/>
    <w:rsid w:val="00FC3D1F"/>
    <w:rsid w:val="00FC4C70"/>
    <w:rsid w:val="00FC4F5A"/>
    <w:rsid w:val="00FC6389"/>
    <w:rsid w:val="00FC782A"/>
    <w:rsid w:val="00FE3ED6"/>
    <w:rsid w:val="025C4A9F"/>
    <w:rsid w:val="23FEC906"/>
    <w:rsid w:val="316EA2DF"/>
    <w:rsid w:val="449D29F7"/>
    <w:rsid w:val="49A3D08F"/>
    <w:rsid w:val="60C6A7A7"/>
    <w:rsid w:val="707A8214"/>
    <w:rsid w:val="7B2B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A7A4E"/>
  <w14:defaultImageDpi w14:val="32767"/>
  <w15:docId w15:val="{99F746A0-7C6E-41AA-A1C5-3EAD97499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9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Technickspecifikace">
    <w:name w:val="Technická specifikace"/>
    <w:basedOn w:val="Normln"/>
    <w:rsid w:val="00965708"/>
    <w:pPr>
      <w:spacing w:before="80" w:after="80"/>
      <w:ind w:left="1701" w:hanging="1701"/>
    </w:pPr>
    <w:rPr>
      <w:rFonts w:asciiTheme="majorHAnsi" w:hAnsiTheme="majorHAnsi" w:cs="Arial"/>
    </w:rPr>
  </w:style>
  <w:style w:type="character" w:customStyle="1" w:styleId="Vlastnosttechnickspecifikace">
    <w:name w:val="Vlastnost technické specifikace"/>
    <w:basedOn w:val="Standardnpsmoodstavce"/>
    <w:uiPriority w:val="1"/>
    <w:rsid w:val="00965708"/>
    <w:rPr>
      <w:b/>
      <w:bCs/>
      <w:color w:val="auto"/>
    </w:rPr>
  </w:style>
  <w:style w:type="paragraph" w:styleId="Revize">
    <w:name w:val="Revision"/>
    <w:hidden/>
    <w:uiPriority w:val="99"/>
    <w:semiHidden/>
    <w:rsid w:val="00B51E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ntesova\Desktop\VZ%202020_catering\P&#345;&#237;loha%20&#269;.1_Specifikace%20p&#345;edm&#283;tu%20pln&#283;n&#237;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A25FB4-5041-4262-921A-6D73A1C89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320A1FC-7E67-4FA9-B02A-047F52289F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Příloha č.1_Specifikace předmětu plnění</Template>
  <TotalTime>0</TotalTime>
  <Pages>2</Pages>
  <Words>395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Čentéšová Michala, Mgr.</dc:creator>
  <cp:keywords/>
  <dc:description/>
  <cp:lastModifiedBy>Částková Veronika, DiS.</cp:lastModifiedBy>
  <cp:revision>12</cp:revision>
  <cp:lastPrinted>2020-02-05T20:16:00Z</cp:lastPrinted>
  <dcterms:created xsi:type="dcterms:W3CDTF">2026-06-23T12:56:00Z</dcterms:created>
  <dcterms:modified xsi:type="dcterms:W3CDTF">2026-09-03T08:05:00Z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